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2E3" w:rsidRDefault="008622E3" w:rsidP="008622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ALDHOUS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8622E3" w:rsidRDefault="008622E3" w:rsidP="008622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Peterborough, Northamptonshire.</w:t>
      </w:r>
    </w:p>
    <w:p w:rsidR="008622E3" w:rsidRDefault="008622E3" w:rsidP="008622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22E3" w:rsidRDefault="008622E3" w:rsidP="008622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22E3" w:rsidRDefault="008622E3" w:rsidP="008622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Naverton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him.</w:t>
      </w:r>
    </w:p>
    <w:p w:rsidR="008622E3" w:rsidRDefault="008622E3" w:rsidP="008622E3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sz w:val="24"/>
          <w:szCs w:val="24"/>
        </w:rPr>
        <w:t>)</w:t>
      </w:r>
    </w:p>
    <w:p w:rsidR="008622E3" w:rsidRDefault="008622E3" w:rsidP="008622E3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8622E3" w:rsidRDefault="008622E3" w:rsidP="008622E3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8622E3" w:rsidRPr="008622E3" w:rsidRDefault="008622E3" w:rsidP="008622E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622E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30 January 2016</w:t>
      </w:r>
    </w:p>
    <w:p w:rsidR="006B2F86" w:rsidRPr="00E71FC3" w:rsidRDefault="008622E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2E3" w:rsidRDefault="008622E3" w:rsidP="00E71FC3">
      <w:pPr>
        <w:spacing w:after="0" w:line="240" w:lineRule="auto"/>
      </w:pPr>
      <w:r>
        <w:separator/>
      </w:r>
    </w:p>
  </w:endnote>
  <w:endnote w:type="continuationSeparator" w:id="0">
    <w:p w:rsidR="008622E3" w:rsidRDefault="008622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2E3" w:rsidRDefault="008622E3" w:rsidP="00E71FC3">
      <w:pPr>
        <w:spacing w:after="0" w:line="240" w:lineRule="auto"/>
      </w:pPr>
      <w:r>
        <w:separator/>
      </w:r>
    </w:p>
  </w:footnote>
  <w:footnote w:type="continuationSeparator" w:id="0">
    <w:p w:rsidR="008622E3" w:rsidRDefault="008622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2E3"/>
    <w:rsid w:val="008622E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634748-CB90-4E8F-9D28-DE53BFA3B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622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2016-04-06T19:45:00Z</dcterms:created>
  <dcterms:modified xsi:type="dcterms:W3CDTF">2016-04-06T19:46:00Z</dcterms:modified>
</cp:coreProperties>
</file>